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957190" w14:textId="795719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52AE2">
        <w:t>87</w:t>
      </w:r>
      <w:r>
        <w:t>. St-</w:t>
      </w:r>
      <w:r w:rsidR="00E61130">
        <w:t>914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r>
        <w:t xml:space="preserve">Dršćevka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52AE2">
        <w:t>87</w:t>
      </w:r>
      <w:r>
        <w:t xml:space="preserve">. </w:t>
      </w:r>
      <w:r w:rsidR="00274EC2">
        <w:t>St-</w:t>
      </w:r>
      <w:r w:rsidR="00E61130">
        <w:t>914</w:t>
      </w:r>
      <w:r w:rsidR="00B55C12">
        <w:t>/2020</w:t>
      </w:r>
    </w:p>
    <w:p w:rsidR="00142F30" w:rsidP="0060363E" w:rsidRDefault="00142F30"/>
    <w:p w:rsidR="0062158A" w:rsidP="0062158A" w:rsidRDefault="00C8505A">
      <w:r>
        <w:t xml:space="preserve">             </w:t>
      </w:r>
      <w:r w:rsidR="002B5DD3">
        <w:t xml:space="preserve">Predlagatelj-regulatorno tijelo-Financijska Agencija, </w:t>
      </w:r>
      <w:r w:rsidR="0062158A">
        <w:t>Trg svibanjskih žrtava 1995 br. 1, 10000 Zagreb, OIB: 85821130368</w:t>
      </w:r>
    </w:p>
    <w:p w:rsidR="00B55C12" w:rsidP="00B55C12" w:rsidRDefault="00B55C12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32DD" w:rsidP="0060363E" w:rsidRDefault="00C8505A">
      <w:r>
        <w:t xml:space="preserve">            </w:t>
      </w:r>
      <w:r w:rsidR="00920DD5">
        <w:t>H.C.</w:t>
      </w:r>
      <w:r w:rsidR="00E61130">
        <w:t xml:space="preserve"> TVOJ TRENER d.o.o.</w:t>
      </w:r>
      <w:r w:rsidR="000C25DD">
        <w:t xml:space="preserve">, </w:t>
      </w:r>
      <w:r w:rsidR="00E61130">
        <w:t>Ladislava Štritofa 12</w:t>
      </w:r>
      <w:r w:rsidR="000C25DD">
        <w:t xml:space="preserve">, </w:t>
      </w:r>
      <w:r w:rsidR="00DE5E88">
        <w:t>10000 Zagreb</w:t>
      </w:r>
      <w:r w:rsidR="00E61130">
        <w:t>, OIB:29209758001</w:t>
      </w:r>
    </w:p>
    <w:p w:rsidR="007A578E" w:rsidP="0060363E" w:rsidRDefault="007A578E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2158A"/>
    <w:rsid w:val="006375A9"/>
    <w:rsid w:val="006A2AD6"/>
    <w:rsid w:val="0074240A"/>
    <w:rsid w:val="007A578E"/>
    <w:rsid w:val="007E145A"/>
    <w:rsid w:val="008232DD"/>
    <w:rsid w:val="00841B91"/>
    <w:rsid w:val="00852AE2"/>
    <w:rsid w:val="00882FD7"/>
    <w:rsid w:val="00890969"/>
    <w:rsid w:val="008A519D"/>
    <w:rsid w:val="00920DD5"/>
    <w:rsid w:val="00945B0E"/>
    <w:rsid w:val="00965862"/>
    <w:rsid w:val="009C0FBF"/>
    <w:rsid w:val="009F7352"/>
    <w:rsid w:val="00A93A8F"/>
    <w:rsid w:val="00B55C12"/>
    <w:rsid w:val="00B6233B"/>
    <w:rsid w:val="00B80950"/>
    <w:rsid w:val="00B8273C"/>
    <w:rsid w:val="00BA721E"/>
    <w:rsid w:val="00BF3AEF"/>
    <w:rsid w:val="00C22472"/>
    <w:rsid w:val="00C8505A"/>
    <w:rsid w:val="00CB0DBA"/>
    <w:rsid w:val="00CF426F"/>
    <w:rsid w:val="00D41729"/>
    <w:rsid w:val="00D71AAA"/>
    <w:rsid w:val="00DE5E88"/>
    <w:rsid w:val="00DF0D5D"/>
    <w:rsid w:val="00DF483E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20D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0D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0D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0D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0D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2020.</izvorni_sadrzaj>
    <derivirana_varijabla naziv="DomainObject.Predmet.DatumIzradeOptuznogAkta_1">23. ožujka 2020.</derivirana_varijabla>
  </DomainObject.Predmet.DatumIzradeOptuznogAkta>
  <DomainObject.Predmet.DatumIzradeOptuznogAktaFormated>
    <izvorni_sadrzaj>23.3.2020.</izvorni_sadrzaj>
    <derivirana_varijabla naziv="DomainObject.Predmet.DatumIzradeOptuznogAktaFormated_1">23.3.2020.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2020.</izvorni_sadrzaj>
    <derivirana_varijabla naziv="DomainObject.Predmet.DatumPrimitkaOptuznogAkta_1">23.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St-914/2020</izvorni_sadrzaj>
    <derivirana_varijabla naziv="DomainObject.Predmet.OznakaBroj_1">St-914/2020</derivirana_varijabla>
  </DomainObject.Predmet.OznakaBroj>
  <DomainObject.Predmet.OznakaBrojOptuznogAkta>
    <izvorni_sadrzaj>04-06-20-1565</izvorni_sadrzaj>
    <derivirana_varijabla naziv="DomainObject.Predmet.OznakaBrojOptuznogAkta_1">04-06-20-1565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H.C. TVOJ TRENER d.o.o.</izvorni_sadrzaj>
    <derivirana_varijabla naziv="DomainObject.Predmet.ProtustrankaFormated_1">  H.C. TVOJ TRENER d.o.o.</derivirana_varijabla>
  </DomainObject.Predmet.ProtustrankaFormated>
  <DomainObject.Predmet.ProtustrankaFormatedOIB>
    <izvorni_sadrzaj>  H.C. TVOJ TRENER d.o.o., OIB 29209758001</izvorni_sadrzaj>
    <derivirana_varijabla naziv="DomainObject.Predmet.ProtustrankaFormatedOIB_1">  H.C. TVOJ TRENER d.o.o., OIB 29209758001</derivirana_varijabla>
  </DomainObject.Predmet.ProtustrankaFormatedOIB>
  <DomainObject.Predmet.ProtustrankaFormatedWithAdress>
    <izvorni_sadrzaj> H.C. TVOJ TRENER d.o.o., Ladislava Štritofa 12, 10000 Zagreb</izvorni_sadrzaj>
    <derivirana_varijabla naziv="DomainObject.Predmet.ProtustrankaFormatedWithAdress_1"> H.C. TVOJ TRENER d.o.o., Ladislava Štritofa 12, 10000 Zagreb</derivirana_varijabla>
  </DomainObject.Predmet.ProtustrankaFormatedWithAdress>
  <DomainObject.Predmet.ProtustrankaFormatedWithAdressOIB>
    <izvorni_sadrzaj> H.C. TVOJ TRENER d.o.o., OIB 29209758001, Ladislava Štritofa 12, 10000 Zagreb</izvorni_sadrzaj>
    <derivirana_varijabla naziv="DomainObject.Predmet.ProtustrankaFormatedWithAdressOIB_1"> H.C. TVOJ TRENER d.o.o., OIB 29209758001, Ladislava Štritofa 12, 10000 Zagreb</derivirana_varijabla>
  </DomainObject.Predmet.ProtustrankaFormatedWithAdressOIB>
  <DomainObject.Predmet.ProtustrankaWithAdress>
    <izvorni_sadrzaj>H.C. TVOJ TRENER d.o.o. Ladislava Štritofa 12, 10000 Zagreb</izvorni_sadrzaj>
    <derivirana_varijabla naziv="DomainObject.Predmet.ProtustrankaWithAdress_1">H.C. TVOJ TRENER d.o.o. Ladislava Štritofa 12, 10000 Zagreb</derivirana_varijabla>
  </DomainObject.Predmet.ProtustrankaWithAdress>
  <DomainObject.Predmet.ProtustrankaWithAdressOIB>
    <izvorni_sadrzaj>H.C. TVOJ TRENER d.o.o., OIB 29209758001, Ladislava Štritofa 12, 10000 Zagreb</izvorni_sadrzaj>
    <derivirana_varijabla naziv="DomainObject.Predmet.ProtustrankaWithAdressOIB_1">H.C. TVOJ TRENER d.o.o., OIB 29209758001, Ladislava Štritofa 12, 10000 Zagreb</derivirana_varijabla>
  </DomainObject.Predmet.ProtustrankaWithAdressOIB>
  <DomainObject.Predmet.ProtustrankaNazivFormated>
    <izvorni_sadrzaj>H.C. TVOJ TRENER d.o.o.</izvorni_sadrzaj>
    <derivirana_varijabla naziv="DomainObject.Predmet.ProtustrankaNazivFormated_1">H.C. TVOJ TRENER d.o.o.</derivirana_varijabla>
  </DomainObject.Predmet.ProtustrankaNazivFormated>
  <DomainObject.Predmet.ProtustrankaNazivFormatedOIB>
    <izvorni_sadrzaj>H.C. TVOJ TRENER d.o.o., OIB 29209758001</izvorni_sadrzaj>
    <derivirana_varijabla naziv="DomainObject.Predmet.ProtustrankaNazivFormatedOIB_1">H.C. TVOJ TRENER d.o.o., OIB 29209758001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H.C. TVOJ TRENER d.o.o.</item>
    </izvorni_sadrzaj>
    <derivirana_varijabla naziv="DomainObject.Predmet.ProtuStrankaListFormated_1">
      <item>H.C. TVOJ TRENER d.o.o.</item>
    </derivirana_varijabla>
  </DomainObject.Predmet.ProtuStrankaListFormated>
  <DomainObject.Predmet.ProtuStrankaListFormatedOIB>
    <izvorni_sadrzaj>
      <item>H.C. TVOJ TRENER d.o.o., OIB 29209758001</item>
    </izvorni_sadrzaj>
    <derivirana_varijabla naziv="DomainObject.Predmet.ProtuStrankaListFormatedOIB_1">
      <item>H.C. TVOJ TRENER d.o.o., OIB 29209758001</item>
    </derivirana_varijabla>
  </DomainObject.Predmet.ProtuStrankaListFormatedOIB>
  <DomainObject.Predmet.ProtuStrankaListFormatedWithAdress>
    <izvorni_sadrzaj>
      <item>H.C. TVOJ TRENER d.o.o., Ladislava Štritofa 12, 10000 Zagreb</item>
    </izvorni_sadrzaj>
    <derivirana_varijabla naziv="DomainObject.Predmet.ProtuStrankaListFormatedWithAdress_1">
      <item>H.C. TVOJ TRENER d.o.o., Ladislava Štritofa 12, 10000 Zagreb</item>
    </derivirana_varijabla>
  </DomainObject.Predmet.ProtuStrankaListFormatedWithAdress>
  <DomainObject.Predmet.ProtuStrankaListFormatedWithAdressOIB>
    <izvorni_sadrzaj>
      <item>H.C. TVOJ TRENER d.o.o., OIB 29209758001, Ladislava Štritofa 12, 10000 Zagreb</item>
    </izvorni_sadrzaj>
    <derivirana_varijabla naziv="DomainObject.Predmet.ProtuStrankaListFormatedWithAdressOIB_1">
      <item>H.C. TVOJ TRENER d.o.o., OIB 29209758001, Ladislava Štritofa 12, 10000 Zagreb</item>
    </derivirana_varijabla>
  </DomainObject.Predmet.ProtuStrankaListFormatedWithAdressOIB>
  <DomainObject.Predmet.ProtuStrankaListNazivFormated>
    <izvorni_sadrzaj>
      <item>H.C. TVOJ TRENER d.o.o.</item>
    </izvorni_sadrzaj>
    <derivirana_varijabla naziv="DomainObject.Predmet.ProtuStrankaListNazivFormated_1">
      <item>H.C. TVOJ TRENER d.o.o.</item>
    </derivirana_varijabla>
  </DomainObject.Predmet.ProtuStrankaListNazivFormated>
  <DomainObject.Predmet.ProtuStrankaListNazivFormatedOIB>
    <izvorni_sadrzaj>
      <item>H.C. TVOJ TRENER d.o.o., OIB 29209758001</item>
    </izvorni_sadrzaj>
    <derivirana_varijabla naziv="DomainObject.Predmet.ProtuStrankaListNazivFormatedOIB_1">
      <item>H.C. TVOJ TRENER d.o.o., OIB 29209758001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H.C. TVOJ TRENER d.o.o.</izvorni_sadrzaj>
    <derivirana_varijabla naziv="DomainObject.Predmet.ProtustrankaIDrugi_1">H.C. TVOJ TRENER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H.C. TVOJ TRENER d.o.o., OIB 29209758001, Ladislava Štritofa 12, 10000 Zagreb</izvorni_sadrzaj>
    <derivirana_varijabla naziv="DomainObject.Predmet.ProtustrankaIDrugiAdressOIB_1">H.C. TVOJ TRENER d.o.o., OIB 29209758001,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H.C. TVOJ TRENER d.o.o.</item>
      <item>Financijska agencija</item>
    </izvorni_sadrzaj>
    <derivirana_varijabla naziv="DomainObject.Predmet.SudioniciListNaziv_1">
      <item>H.C. TVOJ TRENER d.o.o.</item>
      <item>Financijska agencija</item>
    </derivirana_varijabla>
  </DomainObject.Predmet.SudioniciListNaziv>
  <DomainObject.Predmet.SudioniciListAdressOIB>
    <izvorni_sadrzaj>
      <item>H.C. TVOJ TRENER d.o.o., OIB 29209758001, Ladislava Štritofa 12,10000 Zagreb</item>
      <item>Financijska agencija, OIB 85821130368, TRG SVIBANJSKIH ŽRTAVA 1995. 1,10000 Zagreb</item>
    </izvorni_sadrzaj>
    <derivirana_varijabla naziv="DomainObject.Predmet.SudioniciListAdressOIB_1">
      <item>H.C. TVOJ TRENER d.o.o., OIB 29209758001, Ladislava Štritofa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29209758001</item>
      <item>, OIB 85821130368</item>
    </izvorni_sadrzaj>
    <derivirana_varijabla naziv="DomainObject.Predmet.SudioniciListNazivOIB_1">
      <item>, OIB 29209758001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2020.</izvorni_sadrzaj>
    <derivirana_varijabla naziv="DomainObject.Predmet.DatumPocetkaProcesa_1">23.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814</properties:Characters>
  <properties:Lines>46</properties:Lines>
  <properties:Paragraphs>25</properties:Paragraphs>
  <properties:TotalTime>117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2020-08-28T06:54:00Z</cp:lastPrinted>
  <dcterms:modified xmlns:xsi="http://www.w3.org/2001/XMLSchema-instance" xsi:type="dcterms:W3CDTF">2020-08-28T06:54:00Z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